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2114D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KYRKEBY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0A4E8EF1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Chaplain; former Rector of Brinkley, </w:t>
      </w:r>
      <w:proofErr w:type="spellStart"/>
      <w:r>
        <w:rPr>
          <w:rFonts w:ascii="Times New Roman" w:hAnsi="Times New Roman" w:cs="Times New Roman"/>
          <w:sz w:val="24"/>
          <w:szCs w:val="24"/>
        </w:rPr>
        <w:t>Ccambridgeshire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02CE7079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BD78EB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4BA99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Apr.1404</w:t>
      </w:r>
      <w:r>
        <w:rPr>
          <w:rFonts w:ascii="Times New Roman" w:hAnsi="Times New Roman" w:cs="Times New Roman"/>
          <w:sz w:val="24"/>
          <w:szCs w:val="24"/>
        </w:rPr>
        <w:tab/>
        <w:t>He made his Will, in which he asked to be buried in the churchyard of the</w:t>
      </w:r>
    </w:p>
    <w:p w14:paraId="0307474B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Franciscans at </w:t>
      </w:r>
      <w:proofErr w:type="spellStart"/>
      <w:r>
        <w:rPr>
          <w:rFonts w:ascii="Times New Roman" w:hAnsi="Times New Roman" w:cs="Times New Roman"/>
          <w:sz w:val="24"/>
          <w:szCs w:val="24"/>
        </w:rPr>
        <w:t>Babwell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946B534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(“Life and Death: A Study of the Wills and Testaments of Men and Women</w:t>
      </w:r>
    </w:p>
    <w:p w14:paraId="38A26522" w14:textId="77777777" w:rsidR="000A42B5" w:rsidRDefault="000A42B5" w:rsidP="000A42B5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p.85)</w:t>
      </w:r>
    </w:p>
    <w:p w14:paraId="490EA0A5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35A4DE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02CB11" w14:textId="77777777" w:rsidR="000A42B5" w:rsidRDefault="000A42B5" w:rsidP="000A42B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May 2021</w:t>
      </w:r>
    </w:p>
    <w:p w14:paraId="4921C7F9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DF92" w14:textId="77777777" w:rsidR="000A42B5" w:rsidRDefault="000A42B5" w:rsidP="009139A6">
      <w:r>
        <w:separator/>
      </w:r>
    </w:p>
  </w:endnote>
  <w:endnote w:type="continuationSeparator" w:id="0">
    <w:p w14:paraId="790BE16D" w14:textId="77777777" w:rsidR="000A42B5" w:rsidRDefault="000A42B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091F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86653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261E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18721" w14:textId="77777777" w:rsidR="000A42B5" w:rsidRDefault="000A42B5" w:rsidP="009139A6">
      <w:r>
        <w:separator/>
      </w:r>
    </w:p>
  </w:footnote>
  <w:footnote w:type="continuationSeparator" w:id="0">
    <w:p w14:paraId="1FBD3387" w14:textId="77777777" w:rsidR="000A42B5" w:rsidRDefault="000A42B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F196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2A3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2ADD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2B5"/>
    <w:rsid w:val="000666E0"/>
    <w:rsid w:val="000A42B5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E1C7E"/>
  <w15:chartTrackingRefBased/>
  <w15:docId w15:val="{992B4D3F-0276-4DB7-A76D-AA9E4D89B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2021-05-22T20:37:00Z</dcterms:created>
  <dcterms:modified xsi:type="dcterms:W3CDTF">2021-05-22T20:37:00Z</dcterms:modified>
</cp:coreProperties>
</file>